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021CC" w14:textId="392EA36A" w:rsidR="00E01CF0" w:rsidRPr="00402B4B" w:rsidRDefault="0026156D" w:rsidP="00A24B85">
      <w:pPr>
        <w:rPr>
          <w:b/>
          <w:lang w:val="ro-RO"/>
        </w:rPr>
      </w:pPr>
      <w:r w:rsidRPr="00B94CBB">
        <w:rPr>
          <w:lang w:val="ro-RO"/>
        </w:rPr>
        <w:t xml:space="preserve">Anexa </w:t>
      </w:r>
      <w:r w:rsidR="009828D2">
        <w:rPr>
          <w:lang w:val="ro-RO"/>
        </w:rPr>
        <w:t>9</w:t>
      </w:r>
      <w:r w:rsidRPr="00B94CBB">
        <w:rPr>
          <w:lang w:val="ro-RO"/>
        </w:rPr>
        <w:t xml:space="preserve"> la contractul </w:t>
      </w:r>
      <w:r>
        <w:rPr>
          <w:lang w:val="ro-RO"/>
        </w:rPr>
        <w:t>N</w:t>
      </w:r>
      <w:r w:rsidRPr="00B94CBB">
        <w:rPr>
          <w:lang w:val="ro-RO"/>
        </w:rPr>
        <w:t>r</w:t>
      </w:r>
      <w:r>
        <w:rPr>
          <w:lang w:val="ro-RO"/>
        </w:rPr>
        <w:t>.</w:t>
      </w:r>
      <w:r>
        <w:rPr>
          <w:bCs/>
          <w:lang w:val="ro-RO"/>
        </w:rPr>
        <w:t>................</w:t>
      </w:r>
      <w:r w:rsidRPr="00755830">
        <w:rPr>
          <w:bCs/>
          <w:lang w:val="ro-RO"/>
        </w:rPr>
        <w:t>/</w:t>
      </w:r>
      <w:r>
        <w:rPr>
          <w:bCs/>
          <w:lang w:val="ro-RO"/>
        </w:rPr>
        <w:t>.................................</w:t>
      </w:r>
      <w:r w:rsidRPr="00B94CBB">
        <w:rPr>
          <w:lang w:val="ro-RO"/>
        </w:rPr>
        <w:tab/>
      </w:r>
      <w:r w:rsidR="0026231C" w:rsidRPr="00402B4B">
        <w:rPr>
          <w:b/>
          <w:lang w:val="ro-RO"/>
        </w:rPr>
        <w:tab/>
      </w:r>
      <w:r w:rsidR="0026231C" w:rsidRPr="00402B4B">
        <w:rPr>
          <w:b/>
          <w:lang w:val="ro-RO"/>
        </w:rPr>
        <w:tab/>
      </w:r>
      <w:r w:rsidR="0026231C" w:rsidRPr="00402B4B">
        <w:rPr>
          <w:b/>
          <w:lang w:val="ro-RO"/>
        </w:rPr>
        <w:tab/>
      </w:r>
      <w:r w:rsidR="0026231C" w:rsidRPr="00402B4B">
        <w:rPr>
          <w:b/>
          <w:lang w:val="ro-RO"/>
        </w:rPr>
        <w:tab/>
      </w:r>
      <w:r w:rsidR="0026231C" w:rsidRPr="00402B4B">
        <w:rPr>
          <w:b/>
          <w:lang w:val="ro-RO"/>
        </w:rPr>
        <w:tab/>
      </w:r>
      <w:r w:rsidR="0026231C" w:rsidRPr="00402B4B">
        <w:rPr>
          <w:b/>
          <w:lang w:val="ro-RO"/>
        </w:rPr>
        <w:tab/>
      </w:r>
    </w:p>
    <w:p w14:paraId="1D4D58B1" w14:textId="77777777" w:rsidR="001C0DB0" w:rsidRPr="00402B4B" w:rsidRDefault="0026231C" w:rsidP="001C0DB0">
      <w:pPr>
        <w:rPr>
          <w:lang w:val="ro-RO"/>
        </w:rPr>
      </w:pPr>
      <w:r w:rsidRPr="00402B4B">
        <w:rPr>
          <w:lang w:val="ro-RO"/>
        </w:rPr>
        <w:tab/>
      </w:r>
      <w:r w:rsidRPr="00402B4B">
        <w:rPr>
          <w:lang w:val="ro-RO"/>
        </w:rPr>
        <w:tab/>
      </w:r>
      <w:r w:rsidRPr="00402B4B">
        <w:rPr>
          <w:lang w:val="ro-RO"/>
        </w:rPr>
        <w:tab/>
      </w:r>
      <w:r w:rsidR="007D6013" w:rsidRPr="00402B4B">
        <w:rPr>
          <w:lang w:val="ro-RO"/>
        </w:rPr>
        <w:t xml:space="preserve"> </w:t>
      </w:r>
    </w:p>
    <w:p w14:paraId="3B504003" w14:textId="77777777" w:rsidR="004A76A8" w:rsidRPr="00402B4B" w:rsidRDefault="004A76A8" w:rsidP="001C0DB0">
      <w:pPr>
        <w:rPr>
          <w:lang w:val="ro-RO"/>
        </w:rPr>
      </w:pPr>
    </w:p>
    <w:p w14:paraId="10B49865" w14:textId="77777777" w:rsidR="001C0DB0" w:rsidRPr="00585657" w:rsidRDefault="001C0DB0" w:rsidP="008F2E96">
      <w:pPr>
        <w:jc w:val="center"/>
        <w:rPr>
          <w:bCs/>
          <w:lang w:val="ro-RO"/>
        </w:rPr>
      </w:pPr>
      <w:r w:rsidRPr="00585657">
        <w:rPr>
          <w:bCs/>
          <w:lang w:val="ro-RO"/>
        </w:rPr>
        <w:t>PROCES VERBAL</w:t>
      </w:r>
    </w:p>
    <w:p w14:paraId="7B472458" w14:textId="0068C4A8" w:rsidR="001609C0" w:rsidRPr="00585657" w:rsidRDefault="001C0DB0" w:rsidP="00402B4B">
      <w:pPr>
        <w:jc w:val="center"/>
        <w:rPr>
          <w:bCs/>
          <w:lang w:val="ro-RO"/>
        </w:rPr>
      </w:pPr>
      <w:r w:rsidRPr="00585657">
        <w:rPr>
          <w:bCs/>
          <w:lang w:val="ro-RO"/>
        </w:rPr>
        <w:t xml:space="preserve">DE </w:t>
      </w:r>
      <w:r w:rsidR="009B04E8" w:rsidRPr="00585657">
        <w:rPr>
          <w:bCs/>
          <w:lang w:val="ro-RO"/>
        </w:rPr>
        <w:t xml:space="preserve">ACCEPTANȚĂ </w:t>
      </w:r>
      <w:r w:rsidR="00A06BB3" w:rsidRPr="00585657">
        <w:rPr>
          <w:bCs/>
          <w:lang w:val="ro-RO"/>
        </w:rPr>
        <w:t xml:space="preserve">A SERVICIILOR DE </w:t>
      </w:r>
      <w:r w:rsidR="00767620" w:rsidRPr="00585657">
        <w:rPr>
          <w:bCs/>
          <w:lang w:val="ro-RO"/>
        </w:rPr>
        <w:t>Ș</w:t>
      </w:r>
      <w:r w:rsidR="00A06BB3" w:rsidRPr="00585657">
        <w:rPr>
          <w:bCs/>
          <w:lang w:val="ro-RO"/>
        </w:rPr>
        <w:t>COLARIZARE</w:t>
      </w:r>
      <w:r w:rsidR="00313D57">
        <w:rPr>
          <w:bCs/>
          <w:lang w:val="ro-RO"/>
        </w:rPr>
        <w:t xml:space="preserve"> ÎN FABRICĂ</w:t>
      </w:r>
    </w:p>
    <w:p w14:paraId="734A3302" w14:textId="512284F3" w:rsidR="005632CF" w:rsidRPr="00585657" w:rsidRDefault="005632CF" w:rsidP="008F2E96">
      <w:pPr>
        <w:jc w:val="center"/>
        <w:rPr>
          <w:bCs/>
          <w:lang w:val="ro-RO"/>
        </w:rPr>
      </w:pPr>
      <w:r w:rsidRPr="00585657">
        <w:rPr>
          <w:bCs/>
          <w:lang w:val="ro-RO"/>
        </w:rPr>
        <w:t>(</w:t>
      </w:r>
      <w:r w:rsidR="00A06BB3" w:rsidRPr="00585657">
        <w:rPr>
          <w:bCs/>
          <w:lang w:val="ro-RO"/>
        </w:rPr>
        <w:t>Training</w:t>
      </w:r>
      <w:r w:rsidR="00313D57">
        <w:rPr>
          <w:bCs/>
          <w:lang w:val="ro-RO"/>
        </w:rPr>
        <w:t xml:space="preserve"> in Factory</w:t>
      </w:r>
      <w:r w:rsidRPr="00585657">
        <w:rPr>
          <w:bCs/>
          <w:lang w:val="ro-RO"/>
        </w:rPr>
        <w:t>)</w:t>
      </w:r>
      <w:r w:rsidR="00EF3DE8" w:rsidRPr="00585657">
        <w:rPr>
          <w:bCs/>
          <w:lang w:val="ro-RO"/>
        </w:rPr>
        <w:t xml:space="preserve"> - MODEL</w:t>
      </w:r>
    </w:p>
    <w:p w14:paraId="0093DB6D" w14:textId="77777777" w:rsidR="001C0DB0" w:rsidRPr="00402B4B" w:rsidRDefault="001C0DB0" w:rsidP="001C0DB0">
      <w:pPr>
        <w:ind w:left="720" w:firstLine="720"/>
        <w:rPr>
          <w:sz w:val="28"/>
          <w:szCs w:val="28"/>
          <w:lang w:val="ro-RO"/>
        </w:rPr>
      </w:pPr>
    </w:p>
    <w:p w14:paraId="43559646" w14:textId="77777777" w:rsidR="008541B7" w:rsidRPr="00402B4B" w:rsidRDefault="008541B7" w:rsidP="001C0DB0">
      <w:pPr>
        <w:ind w:left="720" w:firstLine="720"/>
        <w:rPr>
          <w:sz w:val="28"/>
          <w:szCs w:val="28"/>
          <w:lang w:val="ro-RO"/>
        </w:rPr>
      </w:pPr>
    </w:p>
    <w:p w14:paraId="4572E5AE" w14:textId="77777777" w:rsidR="001C0DB0" w:rsidRPr="00402B4B" w:rsidRDefault="001C0DB0" w:rsidP="001C0DB0">
      <w:pPr>
        <w:rPr>
          <w:i/>
          <w:lang w:val="ro-RO"/>
        </w:rPr>
      </w:pPr>
      <w:r w:rsidRPr="00402B4B">
        <w:rPr>
          <w:lang w:val="ro-RO"/>
        </w:rPr>
        <w:tab/>
      </w:r>
      <w:r w:rsidRPr="00402B4B">
        <w:rPr>
          <w:i/>
          <w:lang w:val="ro-RO"/>
        </w:rPr>
        <w:tab/>
      </w:r>
      <w:r w:rsidRPr="00402B4B">
        <w:rPr>
          <w:i/>
          <w:lang w:val="ro-RO"/>
        </w:rPr>
        <w:tab/>
      </w:r>
      <w:r w:rsidRPr="00402B4B">
        <w:rPr>
          <w:i/>
          <w:lang w:val="ro-RO"/>
        </w:rPr>
        <w:tab/>
      </w:r>
      <w:r w:rsidRPr="00402B4B">
        <w:rPr>
          <w:i/>
          <w:lang w:val="ro-RO"/>
        </w:rPr>
        <w:tab/>
      </w:r>
    </w:p>
    <w:p w14:paraId="63E218E1" w14:textId="256826F7" w:rsidR="00BC3254" w:rsidRDefault="006962F6" w:rsidP="00BC3254">
      <w:pPr>
        <w:tabs>
          <w:tab w:val="left" w:pos="0"/>
        </w:tabs>
        <w:jc w:val="both"/>
        <w:rPr>
          <w:b/>
          <w:bCs/>
          <w:lang w:val="ro-RO"/>
        </w:rPr>
      </w:pPr>
      <w:r w:rsidRPr="00402B4B">
        <w:rPr>
          <w:lang w:val="ro-RO"/>
        </w:rPr>
        <w:t>Încheiat astăzi,</w:t>
      </w:r>
      <w:r w:rsidR="00402B4B" w:rsidRPr="00402B4B">
        <w:rPr>
          <w:lang w:val="ro-RO"/>
        </w:rPr>
        <w:t xml:space="preserve"> </w:t>
      </w:r>
      <w:r w:rsidR="00226A5C">
        <w:rPr>
          <w:lang w:val="ro-RO"/>
        </w:rPr>
        <w:t>...............................................</w:t>
      </w:r>
      <w:r w:rsidR="009B04E8" w:rsidRPr="00402B4B">
        <w:rPr>
          <w:lang w:val="ro-RO"/>
        </w:rPr>
        <w:t xml:space="preserve"> cu ocazia </w:t>
      </w:r>
      <w:r w:rsidR="00A06BB3" w:rsidRPr="00402B4B">
        <w:rPr>
          <w:lang w:val="ro-RO"/>
        </w:rPr>
        <w:t>încheierii</w:t>
      </w:r>
      <w:r w:rsidR="009B04E8" w:rsidRPr="00402B4B">
        <w:rPr>
          <w:lang w:val="ro-RO"/>
        </w:rPr>
        <w:t xml:space="preserve"> </w:t>
      </w:r>
      <w:r w:rsidR="00A06BB3" w:rsidRPr="00402B4B">
        <w:rPr>
          <w:lang w:val="ro-RO"/>
        </w:rPr>
        <w:t>serviciilor</w:t>
      </w:r>
      <w:r w:rsidR="009B04E8" w:rsidRPr="00402B4B">
        <w:rPr>
          <w:lang w:val="ro-RO"/>
        </w:rPr>
        <w:t xml:space="preserve"> de </w:t>
      </w:r>
      <w:r w:rsidR="00A06BB3" w:rsidRPr="00402B4B">
        <w:rPr>
          <w:lang w:val="ro-RO"/>
        </w:rPr>
        <w:t>școlarizare</w:t>
      </w:r>
      <w:r w:rsidR="00CE10C5">
        <w:rPr>
          <w:lang w:val="ro-RO"/>
        </w:rPr>
        <w:t xml:space="preserve"> în fabrică</w:t>
      </w:r>
      <w:r w:rsidR="009B04E8" w:rsidRPr="00402B4B">
        <w:rPr>
          <w:lang w:val="ro-RO"/>
        </w:rPr>
        <w:t xml:space="preserve"> </w:t>
      </w:r>
      <w:r w:rsidR="00A06BB3" w:rsidRPr="00402B4B">
        <w:rPr>
          <w:lang w:val="ro-RO"/>
        </w:rPr>
        <w:t xml:space="preserve">pentru </w:t>
      </w:r>
      <w:r w:rsidR="00402B4B" w:rsidRPr="00402B4B">
        <w:rPr>
          <w:lang w:val="ro-RO"/>
        </w:rPr>
        <w:t>instalarea</w:t>
      </w:r>
      <w:r w:rsidR="00CE10C5">
        <w:rPr>
          <w:lang w:val="ro-RO"/>
        </w:rPr>
        <w:t xml:space="preserve">, operarea </w:t>
      </w:r>
      <w:r w:rsidR="00402B4B">
        <w:rPr>
          <w:lang w:val="ro-RO"/>
        </w:rPr>
        <w:t xml:space="preserve">și configurarea </w:t>
      </w:r>
      <w:r w:rsidR="00402B4B" w:rsidRPr="00402B4B">
        <w:rPr>
          <w:lang w:val="ro-RO"/>
        </w:rPr>
        <w:t>echipament</w:t>
      </w:r>
      <w:r w:rsidR="00CE10C5">
        <w:rPr>
          <w:lang w:val="ro-RO"/>
        </w:rPr>
        <w:t xml:space="preserve">ului </w:t>
      </w:r>
      <w:r w:rsidR="00A07D13">
        <w:rPr>
          <w:lang w:val="ro-RO"/>
        </w:rPr>
        <w:t>–</w:t>
      </w:r>
      <w:r w:rsidR="00CE10C5">
        <w:rPr>
          <w:lang w:val="ro-RO"/>
        </w:rPr>
        <w:t xml:space="preserve"> </w:t>
      </w:r>
      <w:r w:rsidR="00A07D13">
        <w:rPr>
          <w:b/>
          <w:bCs/>
          <w:lang w:val="ro-RO"/>
        </w:rPr>
        <w:t>Set Emițătoare FM</w:t>
      </w:r>
      <w:r w:rsidR="00CE10C5">
        <w:rPr>
          <w:lang w:val="ro-RO"/>
        </w:rPr>
        <w:t xml:space="preserve"> în vederea punerii în funcțiune în amplasament</w:t>
      </w:r>
      <w:r w:rsidR="009432EA">
        <w:rPr>
          <w:lang w:val="ro-RO"/>
        </w:rPr>
        <w:t>ele</w:t>
      </w:r>
      <w:r w:rsidR="00CE10C5">
        <w:rPr>
          <w:lang w:val="ro-RO"/>
        </w:rPr>
        <w:t xml:space="preserve"> </w:t>
      </w:r>
      <w:r w:rsidR="00402B4B" w:rsidRPr="00402B4B">
        <w:rPr>
          <w:b/>
          <w:bCs/>
          <w:lang w:val="ro-RO"/>
        </w:rPr>
        <w:t>S.N. Radiocomunicații S.A</w:t>
      </w:r>
      <w:r w:rsidR="00402B4B">
        <w:rPr>
          <w:b/>
          <w:bCs/>
          <w:lang w:val="ro-RO"/>
        </w:rPr>
        <w:t>.</w:t>
      </w:r>
      <w:r w:rsidR="00CE10C5">
        <w:rPr>
          <w:b/>
          <w:bCs/>
          <w:lang w:val="ro-RO"/>
        </w:rPr>
        <w:t xml:space="preserve"> </w:t>
      </w:r>
    </w:p>
    <w:p w14:paraId="73E15351" w14:textId="77777777" w:rsidR="00C00908" w:rsidRPr="00402B4B" w:rsidRDefault="00C00908" w:rsidP="00BC3254">
      <w:pPr>
        <w:tabs>
          <w:tab w:val="left" w:pos="0"/>
        </w:tabs>
        <w:jc w:val="both"/>
        <w:rPr>
          <w:bCs/>
          <w:lang w:val="ro-RO"/>
        </w:rPr>
      </w:pPr>
    </w:p>
    <w:p w14:paraId="264633A1" w14:textId="77777777" w:rsidR="003028DC" w:rsidRPr="00402B4B" w:rsidRDefault="00D65E81" w:rsidP="00AD2640">
      <w:pPr>
        <w:spacing w:after="120"/>
        <w:jc w:val="both"/>
        <w:rPr>
          <w:lang w:val="ro-RO"/>
        </w:rPr>
      </w:pPr>
      <w:r w:rsidRPr="00402B4B">
        <w:rPr>
          <w:lang w:val="ro-RO"/>
        </w:rPr>
        <w:t>În perioada ...................................</w:t>
      </w:r>
      <w:r w:rsidR="00C5265C" w:rsidRPr="00402B4B">
        <w:rPr>
          <w:lang w:val="ro-RO"/>
        </w:rPr>
        <w:t xml:space="preserve"> </w:t>
      </w:r>
      <w:r w:rsidR="00852AD8" w:rsidRPr="00402B4B">
        <w:rPr>
          <w:lang w:val="ro-RO"/>
        </w:rPr>
        <w:t>reprezentanții firmei……</w:t>
      </w:r>
      <w:r w:rsidR="00CE10C5">
        <w:rPr>
          <w:lang w:val="ro-RO"/>
        </w:rPr>
        <w:t>.................</w:t>
      </w:r>
      <w:r w:rsidR="00852AD8" w:rsidRPr="00402B4B">
        <w:rPr>
          <w:lang w:val="ro-RO"/>
        </w:rPr>
        <w:t>………..au</w:t>
      </w:r>
      <w:r w:rsidR="000D730A" w:rsidRPr="00402B4B">
        <w:rPr>
          <w:lang w:val="ro-RO"/>
        </w:rPr>
        <w:t xml:space="preserve"> efectuat </w:t>
      </w:r>
      <w:r w:rsidR="00852AD8" w:rsidRPr="00402B4B">
        <w:rPr>
          <w:lang w:val="ro-RO"/>
        </w:rPr>
        <w:t>serviciile</w:t>
      </w:r>
      <w:r w:rsidR="000D730A" w:rsidRPr="00402B4B">
        <w:rPr>
          <w:lang w:val="ro-RO"/>
        </w:rPr>
        <w:t xml:space="preserve"> </w:t>
      </w:r>
      <w:r w:rsidR="00852AD8" w:rsidRPr="00402B4B">
        <w:rPr>
          <w:lang w:val="ro-RO"/>
        </w:rPr>
        <w:t xml:space="preserve">de școlarizare </w:t>
      </w:r>
      <w:r w:rsidRPr="00402B4B">
        <w:rPr>
          <w:lang w:val="ro-RO"/>
        </w:rPr>
        <w:t xml:space="preserve">a </w:t>
      </w:r>
      <w:r w:rsidR="00852AD8" w:rsidRPr="00402B4B">
        <w:rPr>
          <w:lang w:val="ro-RO"/>
        </w:rPr>
        <w:t>personalului delegat al S.N. Radiocomunicații S.A.</w:t>
      </w:r>
      <w:r w:rsidR="003028DC" w:rsidRPr="00402B4B">
        <w:rPr>
          <w:lang w:val="ro-RO"/>
        </w:rPr>
        <w:t>:</w:t>
      </w:r>
    </w:p>
    <w:p w14:paraId="6E375BDC" w14:textId="77777777" w:rsidR="00D65E81" w:rsidRPr="00402B4B" w:rsidRDefault="00852AD8" w:rsidP="00AD2640">
      <w:pPr>
        <w:numPr>
          <w:ilvl w:val="0"/>
          <w:numId w:val="5"/>
        </w:numPr>
        <w:ind w:left="426" w:hanging="426"/>
        <w:contextualSpacing/>
        <w:jc w:val="both"/>
        <w:rPr>
          <w:lang w:val="ro-RO"/>
        </w:rPr>
      </w:pPr>
      <w:r w:rsidRPr="00402B4B">
        <w:rPr>
          <w:lang w:val="ro-RO"/>
        </w:rPr>
        <w:t>activitatea a decurs în bune condiții, fără observații;</w:t>
      </w:r>
    </w:p>
    <w:p w14:paraId="5CCC05D9" w14:textId="77777777" w:rsidR="00D41DA4" w:rsidRPr="00402B4B" w:rsidRDefault="00852AD8" w:rsidP="00AD2640">
      <w:pPr>
        <w:numPr>
          <w:ilvl w:val="0"/>
          <w:numId w:val="5"/>
        </w:numPr>
        <w:ind w:left="426" w:hanging="426"/>
        <w:contextualSpacing/>
        <w:jc w:val="both"/>
        <w:rPr>
          <w:lang w:val="ro-RO"/>
        </w:rPr>
      </w:pPr>
      <w:r w:rsidRPr="00402B4B">
        <w:rPr>
          <w:lang w:val="ro-RO"/>
        </w:rPr>
        <w:t xml:space="preserve">activitatea nu a decurs în bune condiții, rezultând </w:t>
      </w:r>
      <w:r w:rsidR="00D41DA4" w:rsidRPr="00402B4B">
        <w:rPr>
          <w:bCs/>
          <w:lang w:val="ro-RO"/>
        </w:rPr>
        <w:t>următoarele observații:</w:t>
      </w:r>
    </w:p>
    <w:p w14:paraId="25D0608F" w14:textId="2A02A0B7" w:rsidR="00AD2640" w:rsidRDefault="00AD2640" w:rsidP="00AD2640">
      <w:pPr>
        <w:ind w:left="426"/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817C99" w14:textId="57E50499" w:rsidR="00BC3254" w:rsidRDefault="00E334E5" w:rsidP="00D75629">
      <w:pPr>
        <w:ind w:left="426"/>
        <w:jc w:val="both"/>
        <w:rPr>
          <w:lang w:val="ro-RO"/>
        </w:rPr>
      </w:pPr>
      <w:r w:rsidRPr="00402B4B">
        <w:rPr>
          <w:lang w:val="ro-RO"/>
        </w:rPr>
        <w:t>urmând a se întreprinde următoarele acțiuni:</w:t>
      </w:r>
    </w:p>
    <w:p w14:paraId="07EE4431" w14:textId="4CA63789" w:rsidR="00D75629" w:rsidRPr="00402B4B" w:rsidRDefault="00D75629" w:rsidP="00D75629">
      <w:pPr>
        <w:ind w:left="426"/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3AE5309" w14:textId="77777777" w:rsidR="00E334E5" w:rsidRPr="00402B4B" w:rsidRDefault="00E334E5" w:rsidP="00D75629">
      <w:pPr>
        <w:jc w:val="both"/>
        <w:rPr>
          <w:lang w:val="ro-RO"/>
        </w:rPr>
      </w:pPr>
    </w:p>
    <w:p w14:paraId="51B42AD4" w14:textId="77777777" w:rsidR="006157DA" w:rsidRPr="00402B4B" w:rsidRDefault="006157DA" w:rsidP="00B84B20">
      <w:pPr>
        <w:ind w:left="720" w:firstLine="720"/>
        <w:contextualSpacing/>
        <w:jc w:val="both"/>
        <w:rPr>
          <w:lang w:val="ro-RO"/>
        </w:rPr>
      </w:pPr>
    </w:p>
    <w:p w14:paraId="07DBE774" w14:textId="77777777" w:rsidR="00885318" w:rsidRPr="00402B4B" w:rsidRDefault="00885318" w:rsidP="00B84B20">
      <w:pPr>
        <w:ind w:left="720" w:firstLine="720"/>
        <w:contextualSpacing/>
        <w:rPr>
          <w:lang w:val="ro-RO"/>
        </w:rPr>
      </w:pPr>
    </w:p>
    <w:p w14:paraId="1A4AF7DA" w14:textId="77777777" w:rsidR="00CA507A" w:rsidRPr="00402B4B" w:rsidRDefault="00CA507A" w:rsidP="00B84B20">
      <w:pPr>
        <w:ind w:left="720" w:firstLine="720"/>
        <w:contextualSpacing/>
        <w:rPr>
          <w:lang w:val="ro-RO"/>
        </w:rPr>
      </w:pPr>
    </w:p>
    <w:p w14:paraId="49132E34" w14:textId="77777777" w:rsidR="00907E82" w:rsidRPr="00402B4B" w:rsidRDefault="00907E82" w:rsidP="00907E82">
      <w:pPr>
        <w:tabs>
          <w:tab w:val="left" w:pos="0"/>
        </w:tabs>
        <w:jc w:val="both"/>
        <w:rPr>
          <w:b/>
          <w:bCs/>
          <w:u w:val="single"/>
          <w:lang w:val="ro-RO"/>
        </w:rPr>
      </w:pPr>
      <w:bookmarkStart w:id="0" w:name="_GoBack"/>
      <w:bookmarkEnd w:id="0"/>
    </w:p>
    <w:p w14:paraId="7FE049B8" w14:textId="77777777" w:rsidR="00907E82" w:rsidRPr="00402B4B" w:rsidRDefault="00907E82" w:rsidP="00D75629">
      <w:pPr>
        <w:tabs>
          <w:tab w:val="left" w:pos="142"/>
        </w:tabs>
        <w:ind w:left="426"/>
        <w:jc w:val="both"/>
        <w:rPr>
          <w:b/>
          <w:bCs/>
          <w:u w:val="single"/>
          <w:lang w:val="ro-RO"/>
        </w:rPr>
      </w:pPr>
      <w:r w:rsidRPr="00402B4B">
        <w:rPr>
          <w:b/>
          <w:bCs/>
          <w:u w:val="single"/>
          <w:lang w:val="ro-RO"/>
        </w:rPr>
        <w:t>Lista de participanți:</w:t>
      </w:r>
    </w:p>
    <w:p w14:paraId="5A7906F6" w14:textId="77777777" w:rsidR="00907E82" w:rsidRPr="00402B4B" w:rsidRDefault="00907E82" w:rsidP="00D75629">
      <w:pPr>
        <w:tabs>
          <w:tab w:val="left" w:pos="142"/>
        </w:tabs>
        <w:ind w:left="426"/>
        <w:jc w:val="both"/>
        <w:rPr>
          <w:bCs/>
          <w:lang w:val="ro-RO"/>
        </w:rPr>
      </w:pPr>
    </w:p>
    <w:p w14:paraId="700CF397" w14:textId="77777777" w:rsidR="00767620" w:rsidRDefault="00907E82" w:rsidP="00D75629">
      <w:pPr>
        <w:tabs>
          <w:tab w:val="left" w:pos="142"/>
        </w:tabs>
        <w:ind w:left="426"/>
        <w:jc w:val="both"/>
        <w:rPr>
          <w:b/>
        </w:rPr>
      </w:pPr>
      <w:r w:rsidRPr="00402B4B">
        <w:rPr>
          <w:b/>
          <w:bCs/>
          <w:lang w:val="ro-RO"/>
        </w:rPr>
        <w:t>S.N. Radiocomunicații S.A.</w:t>
      </w:r>
      <w:r w:rsidRPr="00402B4B">
        <w:rPr>
          <w:b/>
          <w:bCs/>
          <w:lang w:val="ro-RO"/>
        </w:rPr>
        <w:tab/>
      </w:r>
      <w:r w:rsidRPr="00402B4B">
        <w:rPr>
          <w:b/>
          <w:bCs/>
          <w:lang w:val="ro-RO"/>
        </w:rPr>
        <w:tab/>
      </w:r>
      <w:r w:rsidRPr="00402B4B">
        <w:rPr>
          <w:b/>
          <w:bCs/>
          <w:lang w:val="ro-RO"/>
        </w:rPr>
        <w:tab/>
      </w:r>
      <w:r w:rsidRPr="00402B4B">
        <w:rPr>
          <w:b/>
          <w:bCs/>
          <w:lang w:val="ro-RO"/>
        </w:rPr>
        <w:tab/>
      </w:r>
      <w:r w:rsidRPr="00402B4B">
        <w:rPr>
          <w:b/>
          <w:bCs/>
          <w:lang w:val="ro-RO"/>
        </w:rPr>
        <w:tab/>
      </w:r>
      <w:proofErr w:type="spellStart"/>
      <w:r w:rsidR="00CE10C5">
        <w:rPr>
          <w:b/>
        </w:rPr>
        <w:t>Furnizor</w:t>
      </w:r>
      <w:proofErr w:type="spellEnd"/>
      <w:r w:rsidR="00CE10C5">
        <w:rPr>
          <w:b/>
        </w:rPr>
        <w:t>:</w:t>
      </w:r>
    </w:p>
    <w:p w14:paraId="3BE9DB19" w14:textId="77777777" w:rsidR="00907E82" w:rsidRPr="00402B4B" w:rsidRDefault="00767620" w:rsidP="00D75629">
      <w:pPr>
        <w:tabs>
          <w:tab w:val="left" w:pos="142"/>
        </w:tabs>
        <w:ind w:left="426"/>
        <w:jc w:val="both"/>
        <w:rPr>
          <w:bCs/>
          <w:lang w:val="ro-RO"/>
        </w:rPr>
      </w:pPr>
      <w:r>
        <w:rPr>
          <w:bCs/>
          <w:lang w:val="ro-RO"/>
        </w:rPr>
        <w:t>Nume / semnătură</w:t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 w:rsidR="00907E82" w:rsidRPr="00402B4B">
        <w:rPr>
          <w:bCs/>
          <w:lang w:val="ro-RO"/>
        </w:rPr>
        <w:t>Nume / semnătură</w:t>
      </w:r>
    </w:p>
    <w:p w14:paraId="15870FA6" w14:textId="77777777" w:rsidR="00907E82" w:rsidRPr="00402B4B" w:rsidRDefault="00767620" w:rsidP="00D75629">
      <w:pPr>
        <w:tabs>
          <w:tab w:val="left" w:pos="142"/>
        </w:tabs>
        <w:ind w:left="426"/>
        <w:jc w:val="both"/>
        <w:rPr>
          <w:bCs/>
          <w:lang w:val="ro-RO"/>
        </w:rPr>
      </w:pPr>
      <w:r>
        <w:rPr>
          <w:bCs/>
          <w:lang w:val="ro-RO"/>
        </w:rPr>
        <w:t>…………………………..</w:t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 w:rsidR="00907E82" w:rsidRPr="00402B4B">
        <w:rPr>
          <w:bCs/>
          <w:lang w:val="ro-RO"/>
        </w:rPr>
        <w:t>…………………………..</w:t>
      </w:r>
    </w:p>
    <w:p w14:paraId="7970044E" w14:textId="77777777" w:rsidR="00907E82" w:rsidRPr="00402B4B" w:rsidRDefault="00767620" w:rsidP="00D75629">
      <w:pPr>
        <w:tabs>
          <w:tab w:val="left" w:pos="142"/>
        </w:tabs>
        <w:ind w:left="426"/>
        <w:jc w:val="both"/>
        <w:rPr>
          <w:bCs/>
          <w:lang w:val="ro-RO"/>
        </w:rPr>
      </w:pPr>
      <w:r>
        <w:rPr>
          <w:bCs/>
          <w:lang w:val="ro-RO"/>
        </w:rPr>
        <w:t>…………………………..</w:t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 w:rsidR="00907E82" w:rsidRPr="00402B4B">
        <w:rPr>
          <w:bCs/>
          <w:lang w:val="ro-RO"/>
        </w:rPr>
        <w:t>…………………………..</w:t>
      </w:r>
    </w:p>
    <w:p w14:paraId="59621C98" w14:textId="77777777" w:rsidR="00907E82" w:rsidRPr="00402B4B" w:rsidRDefault="00767620" w:rsidP="00D75629">
      <w:pPr>
        <w:tabs>
          <w:tab w:val="left" w:pos="142"/>
        </w:tabs>
        <w:ind w:left="426"/>
        <w:jc w:val="both"/>
        <w:rPr>
          <w:bCs/>
          <w:lang w:val="ro-RO"/>
        </w:rPr>
      </w:pPr>
      <w:r>
        <w:rPr>
          <w:bCs/>
          <w:lang w:val="ro-RO"/>
        </w:rPr>
        <w:t>…………………………..</w:t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 w:rsidR="00907E82" w:rsidRPr="00402B4B">
        <w:rPr>
          <w:bCs/>
          <w:lang w:val="ro-RO"/>
        </w:rPr>
        <w:t>………………………….</w:t>
      </w:r>
      <w:r w:rsidR="000D160D">
        <w:rPr>
          <w:bCs/>
          <w:lang w:val="ro-RO"/>
        </w:rPr>
        <w:t>.</w:t>
      </w:r>
    </w:p>
    <w:p w14:paraId="23EFE197" w14:textId="77777777" w:rsidR="000D160D" w:rsidRPr="00402B4B" w:rsidRDefault="000D160D" w:rsidP="00D75629">
      <w:pPr>
        <w:tabs>
          <w:tab w:val="left" w:pos="142"/>
        </w:tabs>
        <w:ind w:left="426"/>
        <w:jc w:val="both"/>
        <w:rPr>
          <w:bCs/>
          <w:lang w:val="ro-RO"/>
        </w:rPr>
      </w:pPr>
      <w:r>
        <w:rPr>
          <w:bCs/>
          <w:lang w:val="ro-RO"/>
        </w:rPr>
        <w:t>…………………………..</w:t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>
        <w:rPr>
          <w:bCs/>
          <w:lang w:val="ro-RO"/>
        </w:rPr>
        <w:tab/>
      </w:r>
      <w:r w:rsidRPr="00402B4B">
        <w:rPr>
          <w:bCs/>
          <w:lang w:val="ro-RO"/>
        </w:rPr>
        <w:t>…………………………..</w:t>
      </w:r>
    </w:p>
    <w:p w14:paraId="44AE26B0" w14:textId="77777777" w:rsidR="00CA507A" w:rsidRPr="00402B4B" w:rsidRDefault="000D160D" w:rsidP="00D75629">
      <w:pPr>
        <w:tabs>
          <w:tab w:val="left" w:pos="142"/>
        </w:tabs>
        <w:spacing w:after="120"/>
        <w:ind w:left="426"/>
        <w:contextualSpacing/>
        <w:jc w:val="both"/>
        <w:rPr>
          <w:b/>
          <w:bCs/>
          <w:lang w:val="ro-RO"/>
        </w:rPr>
      </w:pPr>
      <w:r>
        <w:rPr>
          <w:bCs/>
          <w:lang w:val="ro-RO"/>
        </w:rPr>
        <w:t>…………………………..</w:t>
      </w:r>
    </w:p>
    <w:p w14:paraId="680EF6B1" w14:textId="77777777" w:rsidR="000D160D" w:rsidRPr="00402B4B" w:rsidRDefault="000D160D" w:rsidP="00D75629">
      <w:pPr>
        <w:tabs>
          <w:tab w:val="left" w:pos="142"/>
        </w:tabs>
        <w:ind w:left="426"/>
        <w:jc w:val="both"/>
        <w:rPr>
          <w:bCs/>
          <w:lang w:val="ro-RO"/>
        </w:rPr>
      </w:pPr>
      <w:r>
        <w:rPr>
          <w:bCs/>
          <w:lang w:val="ro-RO"/>
        </w:rPr>
        <w:t>…………………………..</w:t>
      </w:r>
      <w:r>
        <w:rPr>
          <w:bCs/>
          <w:lang w:val="ro-RO"/>
        </w:rPr>
        <w:tab/>
      </w:r>
    </w:p>
    <w:p w14:paraId="211ACC74" w14:textId="77777777" w:rsidR="00B84B20" w:rsidRPr="00402B4B" w:rsidRDefault="000D160D" w:rsidP="00D75629">
      <w:pPr>
        <w:tabs>
          <w:tab w:val="left" w:pos="142"/>
        </w:tabs>
        <w:ind w:left="426"/>
        <w:contextualSpacing/>
        <w:jc w:val="both"/>
        <w:rPr>
          <w:b/>
          <w:lang w:val="ro-RO"/>
        </w:rPr>
      </w:pPr>
      <w:r>
        <w:rPr>
          <w:bCs/>
          <w:lang w:val="ro-RO"/>
        </w:rPr>
        <w:t>…………………………..</w:t>
      </w:r>
      <w:r w:rsidR="00BC1E09" w:rsidRPr="00402B4B">
        <w:rPr>
          <w:b/>
          <w:lang w:val="ro-RO"/>
        </w:rPr>
        <w:t xml:space="preserve">        </w:t>
      </w:r>
    </w:p>
    <w:p w14:paraId="1C22440D" w14:textId="77777777" w:rsidR="00A07CC5" w:rsidRDefault="00A07CC5" w:rsidP="00B84B20">
      <w:pPr>
        <w:contextualSpacing/>
        <w:jc w:val="both"/>
      </w:pPr>
    </w:p>
    <w:sectPr w:rsidR="00A07CC5" w:rsidSect="00C43F25">
      <w:headerReference w:type="default" r:id="rId8"/>
      <w:footerReference w:type="default" r:id="rId9"/>
      <w:pgSz w:w="11907" w:h="16840" w:code="9"/>
      <w:pgMar w:top="964" w:right="964" w:bottom="794" w:left="1247" w:header="431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8966A" w14:textId="77777777" w:rsidR="00CE29F7" w:rsidRDefault="00CE29F7">
      <w:r>
        <w:separator/>
      </w:r>
    </w:p>
  </w:endnote>
  <w:endnote w:type="continuationSeparator" w:id="0">
    <w:p w14:paraId="5BBB4994" w14:textId="77777777" w:rsidR="00CE29F7" w:rsidRDefault="00CE2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BE2692" w14:textId="0496AD01" w:rsidR="00FE76C5" w:rsidRDefault="00FE76C5" w:rsidP="00DA676A">
    <w:pPr>
      <w:pStyle w:val="Footer"/>
      <w:tabs>
        <w:tab w:val="left" w:pos="2808"/>
        <w:tab w:val="center" w:pos="4995"/>
      </w:tabs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964BC" w14:textId="77777777" w:rsidR="00CE29F7" w:rsidRDefault="00CE29F7">
      <w:r>
        <w:separator/>
      </w:r>
    </w:p>
  </w:footnote>
  <w:footnote w:type="continuationSeparator" w:id="0">
    <w:p w14:paraId="6D1DAC9A" w14:textId="77777777" w:rsidR="00CE29F7" w:rsidRDefault="00CE2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D45D1" w14:textId="37BDA0AB" w:rsidR="00FE76C5" w:rsidRDefault="00FE76C5" w:rsidP="007E1D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21CB1"/>
    <w:multiLevelType w:val="hybridMultilevel"/>
    <w:tmpl w:val="C4905834"/>
    <w:lvl w:ilvl="0" w:tplc="4334979A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">
    <w:nsid w:val="260A7F4B"/>
    <w:multiLevelType w:val="hybridMultilevel"/>
    <w:tmpl w:val="9564A2F8"/>
    <w:lvl w:ilvl="0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A315704"/>
    <w:multiLevelType w:val="hybridMultilevel"/>
    <w:tmpl w:val="63AADFB2"/>
    <w:lvl w:ilvl="0" w:tplc="48F44F28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1354378"/>
    <w:multiLevelType w:val="hybridMultilevel"/>
    <w:tmpl w:val="36BE70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2FF52FC"/>
    <w:multiLevelType w:val="hybridMultilevel"/>
    <w:tmpl w:val="EE6C3840"/>
    <w:lvl w:ilvl="0" w:tplc="0108FE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986000"/>
    <w:multiLevelType w:val="hybridMultilevel"/>
    <w:tmpl w:val="49FE079A"/>
    <w:lvl w:ilvl="0" w:tplc="181432FE">
      <w:start w:val="8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6D505C0E"/>
    <w:multiLevelType w:val="hybridMultilevel"/>
    <w:tmpl w:val="ABF8DB24"/>
    <w:lvl w:ilvl="0" w:tplc="181432FE">
      <w:start w:val="8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77D87580"/>
    <w:multiLevelType w:val="hybridMultilevel"/>
    <w:tmpl w:val="6A40AEE8"/>
    <w:lvl w:ilvl="0" w:tplc="2760FE82">
      <w:start w:val="1"/>
      <w:numFmt w:val="lowerLetter"/>
      <w:lvlText w:val="%1."/>
      <w:lvlJc w:val="left"/>
      <w:pPr>
        <w:tabs>
          <w:tab w:val="num" w:pos="1139"/>
        </w:tabs>
        <w:ind w:left="11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9"/>
        </w:tabs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9"/>
        </w:tabs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9"/>
        </w:tabs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9"/>
        </w:tabs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9"/>
        </w:tabs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9"/>
        </w:tabs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9"/>
        </w:tabs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9"/>
        </w:tabs>
        <w:ind w:left="6899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49">
      <o:colormru v:ext="edit" colors="#093f88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4F73"/>
    <w:rsid w:val="00016833"/>
    <w:rsid w:val="0004515E"/>
    <w:rsid w:val="00061440"/>
    <w:rsid w:val="00063671"/>
    <w:rsid w:val="00087731"/>
    <w:rsid w:val="00097493"/>
    <w:rsid w:val="000977C1"/>
    <w:rsid w:val="000A0551"/>
    <w:rsid w:val="000A1942"/>
    <w:rsid w:val="000D160D"/>
    <w:rsid w:val="000D730A"/>
    <w:rsid w:val="000F1B7A"/>
    <w:rsid w:val="000F3821"/>
    <w:rsid w:val="001145EC"/>
    <w:rsid w:val="001251E2"/>
    <w:rsid w:val="00126751"/>
    <w:rsid w:val="00134ACE"/>
    <w:rsid w:val="0015045E"/>
    <w:rsid w:val="001609C0"/>
    <w:rsid w:val="00163BDC"/>
    <w:rsid w:val="00172445"/>
    <w:rsid w:val="00180390"/>
    <w:rsid w:val="00182238"/>
    <w:rsid w:val="001C0708"/>
    <w:rsid w:val="001C0DB0"/>
    <w:rsid w:val="001C1544"/>
    <w:rsid w:val="001C6AA7"/>
    <w:rsid w:val="001D0E3D"/>
    <w:rsid w:val="00202DFB"/>
    <w:rsid w:val="00204C06"/>
    <w:rsid w:val="00221CE6"/>
    <w:rsid w:val="002264E9"/>
    <w:rsid w:val="002265A5"/>
    <w:rsid w:val="00226A5C"/>
    <w:rsid w:val="002322BE"/>
    <w:rsid w:val="00234391"/>
    <w:rsid w:val="00260A2A"/>
    <w:rsid w:val="0026156D"/>
    <w:rsid w:val="0026231C"/>
    <w:rsid w:val="00262D2D"/>
    <w:rsid w:val="00265C8E"/>
    <w:rsid w:val="002A6DDD"/>
    <w:rsid w:val="002A75BA"/>
    <w:rsid w:val="002C1CFB"/>
    <w:rsid w:val="003028DC"/>
    <w:rsid w:val="00313D57"/>
    <w:rsid w:val="003213A5"/>
    <w:rsid w:val="0032362D"/>
    <w:rsid w:val="00325802"/>
    <w:rsid w:val="0033192A"/>
    <w:rsid w:val="00337345"/>
    <w:rsid w:val="00341F51"/>
    <w:rsid w:val="00352B72"/>
    <w:rsid w:val="00360381"/>
    <w:rsid w:val="003749A6"/>
    <w:rsid w:val="00376BB8"/>
    <w:rsid w:val="003A1E01"/>
    <w:rsid w:val="003A4764"/>
    <w:rsid w:val="003B1FE0"/>
    <w:rsid w:val="003F1E84"/>
    <w:rsid w:val="003F3268"/>
    <w:rsid w:val="00402B4B"/>
    <w:rsid w:val="00415A63"/>
    <w:rsid w:val="00417FB6"/>
    <w:rsid w:val="00437286"/>
    <w:rsid w:val="00454B51"/>
    <w:rsid w:val="00460675"/>
    <w:rsid w:val="0046550B"/>
    <w:rsid w:val="00470EB1"/>
    <w:rsid w:val="00485C5C"/>
    <w:rsid w:val="004A76A8"/>
    <w:rsid w:val="004C79F8"/>
    <w:rsid w:val="004D41F6"/>
    <w:rsid w:val="004E3811"/>
    <w:rsid w:val="004F2B41"/>
    <w:rsid w:val="00517E5E"/>
    <w:rsid w:val="00530F9D"/>
    <w:rsid w:val="0054437C"/>
    <w:rsid w:val="005611E3"/>
    <w:rsid w:val="005632CF"/>
    <w:rsid w:val="00585657"/>
    <w:rsid w:val="005D6C20"/>
    <w:rsid w:val="005F070B"/>
    <w:rsid w:val="005F7B41"/>
    <w:rsid w:val="00601082"/>
    <w:rsid w:val="00601763"/>
    <w:rsid w:val="00605C9F"/>
    <w:rsid w:val="006157DA"/>
    <w:rsid w:val="00617DB5"/>
    <w:rsid w:val="00620BAA"/>
    <w:rsid w:val="00647745"/>
    <w:rsid w:val="006572B1"/>
    <w:rsid w:val="00663F2D"/>
    <w:rsid w:val="00686E1D"/>
    <w:rsid w:val="00687B33"/>
    <w:rsid w:val="006962F6"/>
    <w:rsid w:val="006A2D9D"/>
    <w:rsid w:val="006A41C5"/>
    <w:rsid w:val="006A7FAA"/>
    <w:rsid w:val="006B7485"/>
    <w:rsid w:val="006D2614"/>
    <w:rsid w:val="00700918"/>
    <w:rsid w:val="00710656"/>
    <w:rsid w:val="00713ED5"/>
    <w:rsid w:val="00723DF0"/>
    <w:rsid w:val="00731154"/>
    <w:rsid w:val="00735AF1"/>
    <w:rsid w:val="00762BE3"/>
    <w:rsid w:val="00767620"/>
    <w:rsid w:val="00770509"/>
    <w:rsid w:val="007D6013"/>
    <w:rsid w:val="007E1DDE"/>
    <w:rsid w:val="007F2CC9"/>
    <w:rsid w:val="00805CE0"/>
    <w:rsid w:val="00805D9B"/>
    <w:rsid w:val="00806FF0"/>
    <w:rsid w:val="00807D56"/>
    <w:rsid w:val="008101B0"/>
    <w:rsid w:val="00816BC7"/>
    <w:rsid w:val="00833E5D"/>
    <w:rsid w:val="00844476"/>
    <w:rsid w:val="00852AD8"/>
    <w:rsid w:val="008541B7"/>
    <w:rsid w:val="00860B35"/>
    <w:rsid w:val="00861977"/>
    <w:rsid w:val="00864F73"/>
    <w:rsid w:val="00875DA0"/>
    <w:rsid w:val="008822F9"/>
    <w:rsid w:val="00885318"/>
    <w:rsid w:val="008C6717"/>
    <w:rsid w:val="008D28FD"/>
    <w:rsid w:val="008E768A"/>
    <w:rsid w:val="008F2E96"/>
    <w:rsid w:val="00907E82"/>
    <w:rsid w:val="009210C3"/>
    <w:rsid w:val="00921F37"/>
    <w:rsid w:val="00922B13"/>
    <w:rsid w:val="009276D0"/>
    <w:rsid w:val="009432EA"/>
    <w:rsid w:val="00956BDB"/>
    <w:rsid w:val="00972CE5"/>
    <w:rsid w:val="009828D2"/>
    <w:rsid w:val="0098325E"/>
    <w:rsid w:val="00992808"/>
    <w:rsid w:val="009B04E8"/>
    <w:rsid w:val="009D0C59"/>
    <w:rsid w:val="009E4CB5"/>
    <w:rsid w:val="00A05FC2"/>
    <w:rsid w:val="00A06BB3"/>
    <w:rsid w:val="00A076D7"/>
    <w:rsid w:val="00A07CC5"/>
    <w:rsid w:val="00A07D13"/>
    <w:rsid w:val="00A1130C"/>
    <w:rsid w:val="00A24B85"/>
    <w:rsid w:val="00A33F68"/>
    <w:rsid w:val="00A3474D"/>
    <w:rsid w:val="00A549F2"/>
    <w:rsid w:val="00A67073"/>
    <w:rsid w:val="00A71E48"/>
    <w:rsid w:val="00A74F29"/>
    <w:rsid w:val="00A96F49"/>
    <w:rsid w:val="00AC3E9A"/>
    <w:rsid w:val="00AD2640"/>
    <w:rsid w:val="00AE73FC"/>
    <w:rsid w:val="00B24D5D"/>
    <w:rsid w:val="00B36DCA"/>
    <w:rsid w:val="00B434AB"/>
    <w:rsid w:val="00B50D40"/>
    <w:rsid w:val="00B84B20"/>
    <w:rsid w:val="00B84C96"/>
    <w:rsid w:val="00B861C9"/>
    <w:rsid w:val="00BA29B0"/>
    <w:rsid w:val="00BC1E09"/>
    <w:rsid w:val="00BC3254"/>
    <w:rsid w:val="00BF0A33"/>
    <w:rsid w:val="00BF1831"/>
    <w:rsid w:val="00BF5ED8"/>
    <w:rsid w:val="00C00908"/>
    <w:rsid w:val="00C06FAB"/>
    <w:rsid w:val="00C14BC0"/>
    <w:rsid w:val="00C165EC"/>
    <w:rsid w:val="00C27DB8"/>
    <w:rsid w:val="00C31DD2"/>
    <w:rsid w:val="00C33450"/>
    <w:rsid w:val="00C40ED1"/>
    <w:rsid w:val="00C43F25"/>
    <w:rsid w:val="00C4507A"/>
    <w:rsid w:val="00C5265C"/>
    <w:rsid w:val="00C802C1"/>
    <w:rsid w:val="00CA507A"/>
    <w:rsid w:val="00CC29B8"/>
    <w:rsid w:val="00CD7EF4"/>
    <w:rsid w:val="00CE10C5"/>
    <w:rsid w:val="00CE29F7"/>
    <w:rsid w:val="00CF7463"/>
    <w:rsid w:val="00D034C8"/>
    <w:rsid w:val="00D202E3"/>
    <w:rsid w:val="00D41DA4"/>
    <w:rsid w:val="00D42877"/>
    <w:rsid w:val="00D45E1B"/>
    <w:rsid w:val="00D50538"/>
    <w:rsid w:val="00D6004F"/>
    <w:rsid w:val="00D65E81"/>
    <w:rsid w:val="00D75629"/>
    <w:rsid w:val="00D8144C"/>
    <w:rsid w:val="00D86957"/>
    <w:rsid w:val="00D90959"/>
    <w:rsid w:val="00D94C19"/>
    <w:rsid w:val="00D96530"/>
    <w:rsid w:val="00DA676A"/>
    <w:rsid w:val="00DE6A0F"/>
    <w:rsid w:val="00DF3C05"/>
    <w:rsid w:val="00DF4604"/>
    <w:rsid w:val="00E01CF0"/>
    <w:rsid w:val="00E334E5"/>
    <w:rsid w:val="00E72A5A"/>
    <w:rsid w:val="00E764BE"/>
    <w:rsid w:val="00E83DAA"/>
    <w:rsid w:val="00E8791A"/>
    <w:rsid w:val="00ED2B4D"/>
    <w:rsid w:val="00EF3DE8"/>
    <w:rsid w:val="00F22B8B"/>
    <w:rsid w:val="00F314F3"/>
    <w:rsid w:val="00F336F8"/>
    <w:rsid w:val="00F55208"/>
    <w:rsid w:val="00F622DB"/>
    <w:rsid w:val="00F628A5"/>
    <w:rsid w:val="00F6459D"/>
    <w:rsid w:val="00FA26C0"/>
    <w:rsid w:val="00FA7C88"/>
    <w:rsid w:val="00FC522B"/>
    <w:rsid w:val="00FD15EE"/>
    <w:rsid w:val="00FE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93f88"/>
    </o:shapedefaults>
    <o:shapelayout v:ext="edit">
      <o:idmap v:ext="edit" data="1"/>
    </o:shapelayout>
  </w:shapeDefaults>
  <w:decimalSymbol w:val="."/>
  <w:listSeparator w:val=","/>
  <w14:docId w14:val="43524102"/>
  <w15:chartTrackingRefBased/>
  <w15:docId w15:val="{E9EE930A-DEBC-46E0-B39B-3A8A97F0B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E1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6E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86E1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628A5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02B4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link w:val="Header"/>
    <w:rsid w:val="007E1DDE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A113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113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cuments%20and%20Settings\iulian\Local%20Settings\Temp\Temporary%20Directory%202%20for%20Antet_DR_Timis.dot.zip\Antet_DR_Timis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95AA2-7BF4-4A71-909B-B2EF4F9A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Antet_DR_Timis.dot</Template>
  <TotalTime>14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</vt:lpstr>
      <vt:lpstr>    </vt:lpstr>
    </vt:vector>
  </TitlesOfParts>
  <Company>ii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iulian</dc:creator>
  <cp:keywords/>
  <cp:lastModifiedBy>Viorica Catruna</cp:lastModifiedBy>
  <cp:revision>45</cp:revision>
  <cp:lastPrinted>2022-10-18T18:23:00Z</cp:lastPrinted>
  <dcterms:created xsi:type="dcterms:W3CDTF">2022-06-27T09:06:00Z</dcterms:created>
  <dcterms:modified xsi:type="dcterms:W3CDTF">2022-10-18T18:23:00Z</dcterms:modified>
</cp:coreProperties>
</file>